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00511" w14:textId="303DAFB8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 w:rsidRPr="139A0C4B">
        <w:rPr>
          <w:rFonts w:cs="Arial"/>
        </w:rPr>
        <w:t>Številka</w:t>
      </w:r>
      <w:r w:rsidR="00EB59CF" w:rsidRPr="139A0C4B">
        <w:rPr>
          <w:rFonts w:cs="Arial"/>
        </w:rPr>
        <w:t>:</w:t>
      </w:r>
      <w:r w:rsidR="00ED5744" w:rsidRPr="139A0C4B">
        <w:rPr>
          <w:rFonts w:cs="Arial"/>
        </w:rPr>
        <w:t xml:space="preserve"> </w:t>
      </w:r>
      <w:r w:rsidR="001C663E">
        <w:rPr>
          <w:rFonts w:cs="Arial"/>
        </w:rPr>
        <w:t>202</w:t>
      </w:r>
      <w:r w:rsidR="002371B4" w:rsidRPr="139A0C4B">
        <w:rPr>
          <w:rFonts w:cs="Arial"/>
        </w:rPr>
        <w:t>.2025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28E92D19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- </w:t>
      </w:r>
      <w:r w:rsidR="005B784E">
        <w:rPr>
          <w:rFonts w:cs="Arial"/>
          <w:b/>
        </w:rPr>
        <w:t>KADER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133F9481" w:rsidR="003F4213" w:rsidRDefault="00AC7224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Ime in priimek </w:t>
      </w:r>
      <w:r w:rsidR="00ED5744">
        <w:rPr>
          <w:rFonts w:cs="Arial"/>
        </w:rPr>
        <w:t>vodje projekta/</w:t>
      </w:r>
      <w:r>
        <w:rPr>
          <w:rFonts w:cs="Arial"/>
        </w:rPr>
        <w:t>strokovnjaka</w:t>
      </w:r>
      <w:r w:rsidR="008335AC">
        <w:rPr>
          <w:rFonts w:cs="Arial"/>
        </w:rPr>
        <w:t>: _____________________________________</w:t>
      </w:r>
      <w:r w:rsidR="00ED5744">
        <w:rPr>
          <w:rFonts w:cs="Arial"/>
        </w:rPr>
        <w:t>__</w:t>
      </w:r>
    </w:p>
    <w:p w14:paraId="6DAB4F97" w14:textId="601953E8" w:rsidR="004E4C7A" w:rsidRDefault="004E4C7A" w:rsidP="008335AC">
      <w:pPr>
        <w:tabs>
          <w:tab w:val="left" w:pos="1083"/>
        </w:tabs>
        <w:rPr>
          <w:rFonts w:cs="Arial"/>
        </w:rPr>
      </w:pPr>
    </w:p>
    <w:p w14:paraId="46B4D574" w14:textId="0E267F22" w:rsidR="004E4C7A" w:rsidRDefault="004E4C7A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EMŠO </w:t>
      </w:r>
      <w:r w:rsidR="00ED5744">
        <w:rPr>
          <w:rFonts w:cs="Arial"/>
        </w:rPr>
        <w:t>vodje projekta/</w:t>
      </w:r>
      <w:r>
        <w:rPr>
          <w:rFonts w:cs="Arial"/>
        </w:rPr>
        <w:t>strokovnjak</w:t>
      </w:r>
      <w:r w:rsidR="00ED5744">
        <w:rPr>
          <w:rFonts w:cs="Arial"/>
        </w:rPr>
        <w:t>a: 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1FCA7E10" w14:textId="2F0C484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290E923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ED5744">
        <w:rPr>
          <w:rFonts w:cs="Arial"/>
        </w:rPr>
        <w:t>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0017B886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5599E87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 w:rsidR="00062F74">
        <w:rPr>
          <w:rFonts w:cs="Arial"/>
        </w:rPr>
        <w:t>: ___________________</w:t>
      </w:r>
      <w:r w:rsidR="00ED5744">
        <w:rPr>
          <w:rFonts w:cs="Arial"/>
        </w:rPr>
        <w:t>___</w:t>
      </w:r>
    </w:p>
    <w:p w14:paraId="0C7781E3" w14:textId="5FBE897A" w:rsidR="005B784E" w:rsidRDefault="005B784E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2C7040F4" w:rsidR="001406C1" w:rsidRDefault="001406C1" w:rsidP="006B50BD">
      <w:pPr>
        <w:rPr>
          <w:rFonts w:cs="Arial"/>
        </w:rPr>
      </w:pPr>
      <w:r>
        <w:rPr>
          <w:rFonts w:cs="Arial"/>
        </w:rPr>
        <w:t xml:space="preserve">Opis </w:t>
      </w:r>
      <w:r w:rsidR="00ED5744">
        <w:rPr>
          <w:rFonts w:cs="Arial"/>
        </w:rPr>
        <w:t>referenčnega projekta</w:t>
      </w:r>
      <w:r>
        <w:rPr>
          <w:rFonts w:cs="Arial"/>
        </w:rPr>
        <w:t xml:space="preserve"> </w:t>
      </w:r>
      <w:bookmarkStart w:id="0" w:name="_Hlk170128183"/>
      <w:r w:rsidR="005B784E">
        <w:rPr>
          <w:rFonts w:cs="Arial"/>
        </w:rPr>
        <w:t xml:space="preserve"> z opredelitvijo njegove vrednosti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</w:t>
      </w:r>
      <w:bookmarkEnd w:id="0"/>
      <w:r w:rsidRPr="001406C1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 __________________________________________________</w:t>
      </w:r>
      <w:r w:rsidR="00ED5744">
        <w:rPr>
          <w:rFonts w:cs="Arial"/>
        </w:rPr>
        <w:t>_________</w:t>
      </w:r>
    </w:p>
    <w:p w14:paraId="1BE60214" w14:textId="2D398E23" w:rsidR="005B4793" w:rsidRDefault="005B4793" w:rsidP="001E7C32">
      <w:pPr>
        <w:jc w:val="both"/>
        <w:rPr>
          <w:rFonts w:cs="Arial"/>
        </w:rPr>
      </w:pPr>
    </w:p>
    <w:p w14:paraId="51DFFC02" w14:textId="77777777" w:rsidR="00ED5744" w:rsidRDefault="00ED5744" w:rsidP="00ED5744">
      <w:pPr>
        <w:jc w:val="both"/>
        <w:rPr>
          <w:rFonts w:cs="Arial"/>
        </w:rPr>
      </w:pPr>
      <w:r>
        <w:rPr>
          <w:rFonts w:cs="Arial"/>
        </w:rPr>
        <w:t>Mesec in leto izvedene storitve:_________________________________________________</w:t>
      </w:r>
    </w:p>
    <w:p w14:paraId="18D3BBEF" w14:textId="77777777" w:rsidR="00ED5744" w:rsidRDefault="00ED5744" w:rsidP="00ED5744">
      <w:pPr>
        <w:jc w:val="both"/>
        <w:rPr>
          <w:rFonts w:cs="Arial"/>
        </w:rPr>
      </w:pPr>
    </w:p>
    <w:p w14:paraId="74FB606B" w14:textId="6D07A774" w:rsidR="00880AC2" w:rsidRDefault="00880AC2" w:rsidP="00880AC2">
      <w:pPr>
        <w:jc w:val="both"/>
        <w:rPr>
          <w:rFonts w:cs="Arial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 xml:space="preserve">referenčne </w:t>
      </w:r>
      <w:r w:rsidR="00151C3C">
        <w:rPr>
          <w:rFonts w:cs="Arial"/>
        </w:rPr>
        <w:t>storitve</w:t>
      </w:r>
      <w:r w:rsidRPr="001406C1">
        <w:rPr>
          <w:rFonts w:cs="Arial"/>
        </w:rPr>
        <w:t xml:space="preserve"> potrjujemo, da je sodelujoče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</w:t>
      </w:r>
      <w:r w:rsidR="00151C3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="001406C1" w:rsidRPr="001406C1">
        <w:rPr>
          <w:rFonts w:cs="Arial"/>
        </w:rPr>
        <w:t>navedeni referenčn</w:t>
      </w:r>
      <w:r w:rsidR="00151C3C">
        <w:rPr>
          <w:rFonts w:cs="Arial"/>
        </w:rPr>
        <w:t>o</w:t>
      </w:r>
      <w:r w:rsidR="001406C1" w:rsidRPr="001406C1">
        <w:rPr>
          <w:rFonts w:cs="Arial"/>
        </w:rPr>
        <w:t xml:space="preserve"> </w:t>
      </w:r>
      <w:r w:rsidR="00151C3C">
        <w:rPr>
          <w:rFonts w:cs="Arial"/>
        </w:rPr>
        <w:t>storitev</w:t>
      </w:r>
      <w:r w:rsidR="001406C1" w:rsidRPr="001406C1">
        <w:rPr>
          <w:rFonts w:cs="Arial"/>
        </w:rPr>
        <w:t>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11661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4022"/>
        <w:gridCol w:w="6029"/>
      </w:tblGrid>
      <w:tr w:rsidR="001E7C32" w14:paraId="4AE2D45D" w14:textId="77777777" w:rsidTr="002371B4">
        <w:tc>
          <w:tcPr>
            <w:tcW w:w="161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4022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2371B4">
        <w:tc>
          <w:tcPr>
            <w:tcW w:w="161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4022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2371B4">
        <w:tc>
          <w:tcPr>
            <w:tcW w:w="161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4022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1092A1B7" w14:textId="526DE22B" w:rsidR="00880AC2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5C8A7558" w14:textId="46C4961F" w:rsidR="005B784E" w:rsidRDefault="005B784E" w:rsidP="00880AC2">
      <w:pPr>
        <w:jc w:val="both"/>
        <w:rPr>
          <w:rFonts w:cs="Arial"/>
          <w:i/>
        </w:rPr>
      </w:pPr>
    </w:p>
    <w:p w14:paraId="7EC00557" w14:textId="77777777" w:rsidR="005B784E" w:rsidRPr="005B4793" w:rsidRDefault="005B784E" w:rsidP="00880AC2">
      <w:pPr>
        <w:jc w:val="both"/>
        <w:rPr>
          <w:rFonts w:cs="Arial"/>
          <w:i/>
        </w:rPr>
      </w:pP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77777777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0D68B411" w:rsidR="002826C5" w:rsidRDefault="002826C5" w:rsidP="00880AC2">
      <w:pPr>
        <w:jc w:val="both"/>
        <w:rPr>
          <w:rFonts w:cs="Arial"/>
          <w:i/>
        </w:rPr>
      </w:pPr>
    </w:p>
    <w:p w14:paraId="04D0B530" w14:textId="55C3B114" w:rsidR="002826C5" w:rsidRDefault="002826C5" w:rsidP="002826C5">
      <w:pPr>
        <w:rPr>
          <w:rFonts w:cs="Arial"/>
        </w:rPr>
      </w:pPr>
    </w:p>
    <w:p w14:paraId="4F6D2069" w14:textId="77777777" w:rsidR="00EF5515" w:rsidRPr="002826C5" w:rsidRDefault="00EF5515" w:rsidP="002826C5">
      <w:pPr>
        <w:jc w:val="center"/>
        <w:rPr>
          <w:rFonts w:cs="Arial"/>
        </w:rPr>
      </w:pPr>
    </w:p>
    <w:sectPr w:rsidR="00EF5515" w:rsidRPr="002826C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636D3" w14:textId="77777777" w:rsidR="00A47686" w:rsidRDefault="00A47686">
      <w:r>
        <w:separator/>
      </w:r>
    </w:p>
  </w:endnote>
  <w:endnote w:type="continuationSeparator" w:id="0">
    <w:p w14:paraId="18AD989E" w14:textId="77777777" w:rsidR="00A47686" w:rsidRDefault="00A4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2E5EDA9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D078" w14:textId="77777777" w:rsidR="00DA38A9" w:rsidRPr="00DC613E" w:rsidRDefault="00DA38A9" w:rsidP="00DA38A9">
    <w:pPr>
      <w:pStyle w:val="Noga"/>
    </w:pPr>
    <w:r>
      <w:rPr>
        <w:noProof/>
        <w14:ligatures w14:val="standardContextual"/>
      </w:rPr>
      <w:drawing>
        <wp:inline distT="0" distB="0" distL="0" distR="0" wp14:anchorId="59864DC1" wp14:editId="1061CDDE">
          <wp:extent cx="1024128" cy="387364"/>
          <wp:effectExtent l="0" t="0" r="5080" b="0"/>
          <wp:docPr id="1134940976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40976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521" cy="39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13236E94" wp14:editId="5155EEB1">
          <wp:extent cx="2174603" cy="354150"/>
          <wp:effectExtent l="0" t="0" r="0" b="8255"/>
          <wp:docPr id="68505538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5733D8" w14:textId="77777777" w:rsidR="00DA38A9" w:rsidRDefault="00DA38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E7F68" w14:textId="77777777" w:rsidR="00A47686" w:rsidRDefault="00A47686">
      <w:r>
        <w:separator/>
      </w:r>
    </w:p>
  </w:footnote>
  <w:footnote w:type="continuationSeparator" w:id="0">
    <w:p w14:paraId="4F74171F" w14:textId="77777777" w:rsidR="00A47686" w:rsidRDefault="00A47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F30411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79BFDC2" w14:textId="39F78946" w:rsidR="00370866" w:rsidRPr="00C0552D" w:rsidRDefault="00F4366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1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685A045D" wp14:editId="60665DFE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5FF6DF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F30411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35D5782" w:rsidR="00C0552D" w:rsidRPr="009F4AF4" w:rsidRDefault="00ED4668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7D3B1F42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372632">
            <w:rPr>
              <w:rFonts w:cs="Arial"/>
              <w:sz w:val="16"/>
              <w:szCs w:val="16"/>
            </w:rPr>
            <w:t>6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129006">
    <w:abstractNumId w:val="3"/>
  </w:num>
  <w:num w:numId="2" w16cid:durableId="2000497864">
    <w:abstractNumId w:val="5"/>
  </w:num>
  <w:num w:numId="3" w16cid:durableId="1395851469">
    <w:abstractNumId w:val="2"/>
  </w:num>
  <w:num w:numId="4" w16cid:durableId="363866236">
    <w:abstractNumId w:val="1"/>
  </w:num>
  <w:num w:numId="5" w16cid:durableId="785856316">
    <w:abstractNumId w:val="4"/>
  </w:num>
  <w:num w:numId="6" w16cid:durableId="1359820251">
    <w:abstractNumId w:val="0"/>
  </w:num>
  <w:num w:numId="7" w16cid:durableId="156071188">
    <w:abstractNumId w:val="7"/>
  </w:num>
  <w:num w:numId="8" w16cid:durableId="60715634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21685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02183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579D"/>
    <w:rsid w:val="00166414"/>
    <w:rsid w:val="0017296F"/>
    <w:rsid w:val="00174BFE"/>
    <w:rsid w:val="00183318"/>
    <w:rsid w:val="001A192F"/>
    <w:rsid w:val="001A7BD0"/>
    <w:rsid w:val="001B0AD3"/>
    <w:rsid w:val="001C663E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3692E"/>
    <w:rsid w:val="002371B4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26C5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2632"/>
    <w:rsid w:val="003B36FC"/>
    <w:rsid w:val="003C0A28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25A9B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B784E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24E"/>
    <w:rsid w:val="006163B7"/>
    <w:rsid w:val="006315C1"/>
    <w:rsid w:val="0064495C"/>
    <w:rsid w:val="0065152F"/>
    <w:rsid w:val="00661F9D"/>
    <w:rsid w:val="00662D8F"/>
    <w:rsid w:val="0066332D"/>
    <w:rsid w:val="00670A28"/>
    <w:rsid w:val="00670D1D"/>
    <w:rsid w:val="006776D7"/>
    <w:rsid w:val="006B50B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1FC9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05ED1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1FEB"/>
    <w:rsid w:val="00895F3B"/>
    <w:rsid w:val="008A757F"/>
    <w:rsid w:val="008B25C9"/>
    <w:rsid w:val="008C22D3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82BAF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47686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24"/>
    <w:rsid w:val="00AC72E5"/>
    <w:rsid w:val="00AD3618"/>
    <w:rsid w:val="00AD6C32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4D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38A9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4668"/>
    <w:rsid w:val="00ED574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4366F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85EA6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139A0C4B"/>
    <w:rsid w:val="31AA826E"/>
    <w:rsid w:val="5E30A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371B4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DA38A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7B38F143-D7DF-44A9-BF42-288629A8E3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3A6DDA-17D0-4D26-ACF0-BA3C28CC8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132</Words>
  <Characters>1314</Characters>
  <Application>Microsoft Office Word</Application>
  <DocSecurity>0</DocSecurity>
  <Lines>10</Lines>
  <Paragraphs>2</Paragraphs>
  <ScaleCrop>false</ScaleCrop>
  <Company>ZRSBR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20</cp:revision>
  <cp:lastPrinted>2016-06-20T06:30:00Z</cp:lastPrinted>
  <dcterms:created xsi:type="dcterms:W3CDTF">2024-04-29T13:41:00Z</dcterms:created>
  <dcterms:modified xsi:type="dcterms:W3CDTF">2025-07-11T05:59:00Z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